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20741" w14:textId="77777777" w:rsidR="009C4B69" w:rsidRDefault="009C4B69" w:rsidP="009C4B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OSWESTRE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0A7D1E43" w14:textId="77777777" w:rsidR="009C4B69" w:rsidRDefault="009C4B69" w:rsidP="009C4B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King’s servant.</w:t>
      </w:r>
    </w:p>
    <w:p w14:paraId="7CFE950D" w14:textId="77777777" w:rsidR="009C4B69" w:rsidRDefault="009C4B69" w:rsidP="009C4B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A91413" w14:textId="77777777" w:rsidR="009C4B69" w:rsidRDefault="009C4B69" w:rsidP="009C4B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73FC95" w14:textId="77777777" w:rsidR="009C4B69" w:rsidRDefault="009C4B69" w:rsidP="009C4B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Jun.1479</w:t>
      </w:r>
      <w:r>
        <w:rPr>
          <w:rFonts w:ascii="Times New Roman" w:hAnsi="Times New Roman" w:cs="Times New Roman"/>
          <w:sz w:val="24"/>
          <w:szCs w:val="24"/>
        </w:rPr>
        <w:tab/>
        <w:t>He and John Cheyne(q.v.) were granted the presentation to the parish of</w:t>
      </w:r>
    </w:p>
    <w:p w14:paraId="7EADDE9B" w14:textId="77777777" w:rsidR="009C4B69" w:rsidRDefault="009C4B69" w:rsidP="009C4B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Myvote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 the diocese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St.Asaph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at its next voidance.</w:t>
      </w:r>
    </w:p>
    <w:p w14:paraId="6F41D186" w14:textId="77777777" w:rsidR="009C4B69" w:rsidRDefault="009C4B69" w:rsidP="009C4B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p.160)</w:t>
      </w:r>
    </w:p>
    <w:p w14:paraId="4B0FED34" w14:textId="77777777" w:rsidR="009C4B69" w:rsidRDefault="009C4B69" w:rsidP="009C4B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0BB08B" w14:textId="77777777" w:rsidR="009C4B69" w:rsidRDefault="009C4B69" w:rsidP="009C4B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80975F" w14:textId="77777777" w:rsidR="009C4B69" w:rsidRDefault="009C4B69" w:rsidP="009C4B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2021</w:t>
      </w:r>
    </w:p>
    <w:p w14:paraId="1653F86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BD08A" w14:textId="77777777" w:rsidR="009C4B69" w:rsidRDefault="009C4B69" w:rsidP="009139A6">
      <w:r>
        <w:separator/>
      </w:r>
    </w:p>
  </w:endnote>
  <w:endnote w:type="continuationSeparator" w:id="0">
    <w:p w14:paraId="0673317E" w14:textId="77777777" w:rsidR="009C4B69" w:rsidRDefault="009C4B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C6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AC4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406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C39B4" w14:textId="77777777" w:rsidR="009C4B69" w:rsidRDefault="009C4B69" w:rsidP="009139A6">
      <w:r>
        <w:separator/>
      </w:r>
    </w:p>
  </w:footnote>
  <w:footnote w:type="continuationSeparator" w:id="0">
    <w:p w14:paraId="40CF0DF9" w14:textId="77777777" w:rsidR="009C4B69" w:rsidRDefault="009C4B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36D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A88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295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B69"/>
    <w:rsid w:val="000666E0"/>
    <w:rsid w:val="002510B7"/>
    <w:rsid w:val="005C130B"/>
    <w:rsid w:val="00826F5C"/>
    <w:rsid w:val="009139A6"/>
    <w:rsid w:val="009448BB"/>
    <w:rsid w:val="009C4B69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8F488"/>
  <w15:chartTrackingRefBased/>
  <w15:docId w15:val="{B74FB904-7878-4BD9-AB9A-8168262F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2021-06-19T18:46:00Z</dcterms:created>
  <dcterms:modified xsi:type="dcterms:W3CDTF">2021-06-19T18:47:00Z</dcterms:modified>
</cp:coreProperties>
</file>